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4DD2574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</w:t>
      </w:r>
      <w:r w:rsidR="004E5785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EC5AB1">
        <w:rPr>
          <w:rFonts w:ascii="Arial" w:hAnsi="Arial" w:cs="Arial"/>
          <w:b/>
          <w:bCs/>
          <w:sz w:val="24"/>
          <w:szCs w:val="24"/>
        </w:rPr>
        <w:t>0</w:t>
      </w:r>
      <w:r w:rsidR="004E5785">
        <w:rPr>
          <w:rFonts w:ascii="Arial" w:hAnsi="Arial" w:cs="Arial"/>
          <w:b/>
          <w:bCs/>
          <w:sz w:val="24"/>
          <w:szCs w:val="24"/>
        </w:rPr>
        <w:t>2085</w:t>
      </w:r>
    </w:p>
    <w:p w14:paraId="304AA13D" w14:textId="701A435C" w:rsidR="00BC77CB" w:rsidRDefault="004E578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February</w:t>
      </w:r>
      <w:r w:rsidR="004A73E7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4A73E7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1</w:t>
      </w:r>
      <w:r w:rsidR="004A73E7">
        <w:rPr>
          <w:rFonts w:ascii="Arial" w:hAnsi="Arial" w:cs="Arial"/>
          <w:b/>
          <w:bCs/>
          <w:sz w:val="24"/>
        </w:rPr>
        <w:t>, 2024</w:t>
      </w:r>
      <w:r>
        <w:rPr>
          <w:rFonts w:ascii="Arial" w:hAnsi="Arial" w:cs="Arial"/>
          <w:b/>
          <w:bCs/>
          <w:sz w:val="24"/>
        </w:rPr>
        <w:t>, Athens, GR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4A73E7"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7973ECB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</w:p>
    <w:p w14:paraId="6A6266DB" w14:textId="150CF57D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785">
        <w:rPr>
          <w:rFonts w:ascii="Arial" w:hAnsi="Arial" w:cs="Arial"/>
          <w:b/>
        </w:rPr>
        <w:t xml:space="preserve">Draft CRs for </w:t>
      </w:r>
      <w:r w:rsidR="0016756C">
        <w:rPr>
          <w:rFonts w:ascii="Arial" w:hAnsi="Arial" w:cs="Arial"/>
          <w:b/>
        </w:rPr>
        <w:t>TEI19 RAVS</w:t>
      </w:r>
    </w:p>
    <w:p w14:paraId="5C10D0C6" w14:textId="6431989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Information</w:t>
      </w:r>
    </w:p>
    <w:p w14:paraId="0C262761" w14:textId="57A9450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E2C7B">
        <w:rPr>
          <w:rFonts w:ascii="Arial" w:hAnsi="Arial" w:cs="Arial"/>
          <w:b/>
        </w:rPr>
        <w:t>30</w:t>
      </w:r>
      <w:r>
        <w:rPr>
          <w:rFonts w:ascii="Arial" w:hAnsi="Arial" w:cs="Arial"/>
          <w:b/>
        </w:rPr>
        <w:t>.</w:t>
      </w:r>
      <w:r w:rsidR="006E2C7B">
        <w:rPr>
          <w:rFonts w:ascii="Arial" w:hAnsi="Arial" w:cs="Arial"/>
          <w:b/>
        </w:rPr>
        <w:t>2</w:t>
      </w:r>
    </w:p>
    <w:p w14:paraId="2EC179D9" w14:textId="3BCCB0B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E5743">
        <w:rPr>
          <w:rFonts w:ascii="Arial" w:hAnsi="Arial" w:cs="Arial"/>
          <w:b/>
        </w:rPr>
        <w:t>TEI19_</w:t>
      </w:r>
      <w:r w:rsidR="000F052D">
        <w:rPr>
          <w:rFonts w:ascii="Arial" w:hAnsi="Arial" w:cs="Arial"/>
          <w:b/>
        </w:rPr>
        <w:t>RVAS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0B8B497B" w14:textId="6D0A6C57" w:rsidR="00420069" w:rsidRDefault="00420069" w:rsidP="00420069">
      <w:pPr>
        <w:spacing w:after="60"/>
        <w:ind w:left="2127" w:hanging="212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B0A">
        <w:rPr>
          <w:rFonts w:ascii="Arial" w:hAnsi="Arial" w:cs="Arial"/>
          <w:bCs/>
        </w:rPr>
        <w:t xml:space="preserve">2 </w:t>
      </w:r>
      <w:r w:rsidR="002D19D8">
        <w:rPr>
          <w:rFonts w:ascii="Arial" w:hAnsi="Arial" w:cs="Arial"/>
          <w:bCs/>
        </w:rPr>
        <w:t>draf</w:t>
      </w:r>
      <w:r w:rsidR="00255B0A">
        <w:rPr>
          <w:rFonts w:ascii="Arial" w:hAnsi="Arial" w:cs="Arial"/>
          <w:bCs/>
        </w:rPr>
        <w:t xml:space="preserve">t </w:t>
      </w:r>
      <w:r w:rsidR="00D02C37">
        <w:rPr>
          <w:rFonts w:ascii="Arial" w:hAnsi="Arial" w:cs="Arial"/>
          <w:bCs/>
        </w:rPr>
        <w:t>CR</w:t>
      </w:r>
      <w:r w:rsidR="00255B0A">
        <w:rPr>
          <w:rFonts w:ascii="Arial" w:hAnsi="Arial" w:cs="Arial"/>
          <w:bCs/>
        </w:rPr>
        <w:t>s for 23.501, 2 draft CRs for 23.502</w:t>
      </w:r>
    </w:p>
    <w:p w14:paraId="563F39BE" w14:textId="77777777" w:rsidR="00420069" w:rsidRDefault="00420069">
      <w:pPr>
        <w:rPr>
          <w:rFonts w:ascii="Arial" w:hAnsi="Arial" w:cs="Arial"/>
          <w:i/>
        </w:rPr>
      </w:pPr>
    </w:p>
    <w:p w14:paraId="4F6C49DB" w14:textId="67B293C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0F052D">
        <w:rPr>
          <w:rFonts w:ascii="Arial" w:hAnsi="Arial" w:cs="Arial"/>
          <w:i/>
        </w:rPr>
        <w:t>provides the drafted CRs for the TEI19</w:t>
      </w:r>
      <w:r w:rsidR="00542709">
        <w:rPr>
          <w:rFonts w:ascii="Arial" w:hAnsi="Arial" w:cs="Arial"/>
          <w:i/>
        </w:rPr>
        <w:t>_</w:t>
      </w:r>
      <w:r w:rsidR="000F052D">
        <w:rPr>
          <w:rFonts w:ascii="Arial" w:hAnsi="Arial" w:cs="Arial"/>
          <w:i/>
        </w:rPr>
        <w:t>RVAS work as defined in S2-240</w:t>
      </w:r>
      <w:r w:rsidR="006B63EF">
        <w:rPr>
          <w:rFonts w:ascii="Arial" w:hAnsi="Arial" w:cs="Arial"/>
          <w:i/>
        </w:rPr>
        <w:t>2084</w:t>
      </w:r>
      <w:r w:rsidR="00A2484B">
        <w:rPr>
          <w:rFonts w:ascii="Arial" w:hAnsi="Arial" w:cs="Arial"/>
          <w:i/>
        </w:rPr>
        <w:t>.</w:t>
      </w:r>
    </w:p>
    <w:sectPr w:rsidR="00BC77C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A307" w14:textId="77777777" w:rsidR="007B59F7" w:rsidRDefault="007B59F7">
      <w:r>
        <w:separator/>
      </w:r>
    </w:p>
    <w:p w14:paraId="4CF73043" w14:textId="77777777" w:rsidR="007B59F7" w:rsidRDefault="007B59F7"/>
  </w:endnote>
  <w:endnote w:type="continuationSeparator" w:id="0">
    <w:p w14:paraId="17FD1524" w14:textId="77777777" w:rsidR="007B59F7" w:rsidRDefault="007B59F7">
      <w:r>
        <w:continuationSeparator/>
      </w:r>
    </w:p>
    <w:p w14:paraId="6320BB80" w14:textId="77777777" w:rsidR="007B59F7" w:rsidRDefault="007B59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1874" w14:textId="77777777" w:rsidR="007B59F7" w:rsidRDefault="007B59F7">
      <w:r>
        <w:separator/>
      </w:r>
    </w:p>
    <w:p w14:paraId="476FE6A4" w14:textId="77777777" w:rsidR="007B59F7" w:rsidRDefault="007B59F7"/>
  </w:footnote>
  <w:footnote w:type="continuationSeparator" w:id="0">
    <w:p w14:paraId="562ACB69" w14:textId="77777777" w:rsidR="007B59F7" w:rsidRDefault="007B59F7">
      <w:r>
        <w:continuationSeparator/>
      </w:r>
    </w:p>
    <w:p w14:paraId="42CA5369" w14:textId="77777777" w:rsidR="007B59F7" w:rsidRDefault="007B59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602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2E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4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60F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0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0D4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62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106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C0D56"/>
    <w:multiLevelType w:val="hybridMultilevel"/>
    <w:tmpl w:val="BDC24948"/>
    <w:lvl w:ilvl="0" w:tplc="43AA2E3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2"/>
  </w:num>
  <w:num w:numId="5" w16cid:durableId="402029806">
    <w:abstractNumId w:val="35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4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5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3"/>
  </w:num>
  <w:num w:numId="37" w16cid:durableId="302776327">
    <w:abstractNumId w:val="20"/>
  </w:num>
  <w:num w:numId="38" w16cid:durableId="2087410539">
    <w:abstractNumId w:val="23"/>
  </w:num>
  <w:num w:numId="39" w16cid:durableId="772819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1A32"/>
    <w:rsid w:val="00012A87"/>
    <w:rsid w:val="0001340E"/>
    <w:rsid w:val="00014996"/>
    <w:rsid w:val="00020A85"/>
    <w:rsid w:val="00025BAB"/>
    <w:rsid w:val="00036743"/>
    <w:rsid w:val="00037F83"/>
    <w:rsid w:val="00044E71"/>
    <w:rsid w:val="000668F8"/>
    <w:rsid w:val="00071905"/>
    <w:rsid w:val="00086B19"/>
    <w:rsid w:val="000A00FC"/>
    <w:rsid w:val="000A0C49"/>
    <w:rsid w:val="000C0FDB"/>
    <w:rsid w:val="000C1E87"/>
    <w:rsid w:val="000D6E03"/>
    <w:rsid w:val="000E0E0A"/>
    <w:rsid w:val="000F052D"/>
    <w:rsid w:val="001222BF"/>
    <w:rsid w:val="0012374A"/>
    <w:rsid w:val="00130DEE"/>
    <w:rsid w:val="00131852"/>
    <w:rsid w:val="00137ED1"/>
    <w:rsid w:val="001449B9"/>
    <w:rsid w:val="0016756C"/>
    <w:rsid w:val="00172211"/>
    <w:rsid w:val="0017350A"/>
    <w:rsid w:val="00175794"/>
    <w:rsid w:val="00180FC4"/>
    <w:rsid w:val="00187F27"/>
    <w:rsid w:val="00190419"/>
    <w:rsid w:val="001A7182"/>
    <w:rsid w:val="001B6BB1"/>
    <w:rsid w:val="001D383B"/>
    <w:rsid w:val="002131B1"/>
    <w:rsid w:val="00246F02"/>
    <w:rsid w:val="00252019"/>
    <w:rsid w:val="00255B0A"/>
    <w:rsid w:val="00291D57"/>
    <w:rsid w:val="002A0B8E"/>
    <w:rsid w:val="002A5E4E"/>
    <w:rsid w:val="002B5B0A"/>
    <w:rsid w:val="002D19D8"/>
    <w:rsid w:val="002F02C4"/>
    <w:rsid w:val="00322651"/>
    <w:rsid w:val="00333706"/>
    <w:rsid w:val="00362A22"/>
    <w:rsid w:val="00364DB5"/>
    <w:rsid w:val="00370B6F"/>
    <w:rsid w:val="003C7D0C"/>
    <w:rsid w:val="003E5F50"/>
    <w:rsid w:val="00420069"/>
    <w:rsid w:val="004224E2"/>
    <w:rsid w:val="00426617"/>
    <w:rsid w:val="004340D1"/>
    <w:rsid w:val="00445A8B"/>
    <w:rsid w:val="004550BE"/>
    <w:rsid w:val="00464FFA"/>
    <w:rsid w:val="00482A1C"/>
    <w:rsid w:val="00483996"/>
    <w:rsid w:val="00483B16"/>
    <w:rsid w:val="004A73E7"/>
    <w:rsid w:val="004E0093"/>
    <w:rsid w:val="004E5785"/>
    <w:rsid w:val="004F04EC"/>
    <w:rsid w:val="004F29C3"/>
    <w:rsid w:val="004F3DA8"/>
    <w:rsid w:val="00514A58"/>
    <w:rsid w:val="00524CEF"/>
    <w:rsid w:val="0052690B"/>
    <w:rsid w:val="00527A49"/>
    <w:rsid w:val="00535965"/>
    <w:rsid w:val="00542709"/>
    <w:rsid w:val="0055649C"/>
    <w:rsid w:val="005720F9"/>
    <w:rsid w:val="00584810"/>
    <w:rsid w:val="005A67B9"/>
    <w:rsid w:val="005B69C8"/>
    <w:rsid w:val="005B6A2D"/>
    <w:rsid w:val="005C1D37"/>
    <w:rsid w:val="005D1150"/>
    <w:rsid w:val="005E1C34"/>
    <w:rsid w:val="005F1ECA"/>
    <w:rsid w:val="00615398"/>
    <w:rsid w:val="00620548"/>
    <w:rsid w:val="0067437C"/>
    <w:rsid w:val="006766C5"/>
    <w:rsid w:val="006A4A4E"/>
    <w:rsid w:val="006B1F3F"/>
    <w:rsid w:val="006B63EF"/>
    <w:rsid w:val="006E2C7B"/>
    <w:rsid w:val="00702314"/>
    <w:rsid w:val="00742F46"/>
    <w:rsid w:val="007509A1"/>
    <w:rsid w:val="007658DA"/>
    <w:rsid w:val="007840C6"/>
    <w:rsid w:val="00792C7C"/>
    <w:rsid w:val="007A70CC"/>
    <w:rsid w:val="007B59F7"/>
    <w:rsid w:val="007D1890"/>
    <w:rsid w:val="007E24FD"/>
    <w:rsid w:val="007F55D1"/>
    <w:rsid w:val="007F6832"/>
    <w:rsid w:val="00821120"/>
    <w:rsid w:val="00846133"/>
    <w:rsid w:val="00861FAB"/>
    <w:rsid w:val="008732CA"/>
    <w:rsid w:val="008B0CBF"/>
    <w:rsid w:val="008C23AE"/>
    <w:rsid w:val="008E12E3"/>
    <w:rsid w:val="008E400F"/>
    <w:rsid w:val="008E6642"/>
    <w:rsid w:val="00900C50"/>
    <w:rsid w:val="00903360"/>
    <w:rsid w:val="00905D38"/>
    <w:rsid w:val="009512B7"/>
    <w:rsid w:val="009600D0"/>
    <w:rsid w:val="00974272"/>
    <w:rsid w:val="009865C3"/>
    <w:rsid w:val="00990E53"/>
    <w:rsid w:val="009A1BD6"/>
    <w:rsid w:val="009A2D48"/>
    <w:rsid w:val="009A4805"/>
    <w:rsid w:val="00A1623B"/>
    <w:rsid w:val="00A2484B"/>
    <w:rsid w:val="00A50935"/>
    <w:rsid w:val="00A56478"/>
    <w:rsid w:val="00AB0837"/>
    <w:rsid w:val="00AE4D20"/>
    <w:rsid w:val="00AE5206"/>
    <w:rsid w:val="00AF3447"/>
    <w:rsid w:val="00B24326"/>
    <w:rsid w:val="00B52947"/>
    <w:rsid w:val="00B568A1"/>
    <w:rsid w:val="00B61A92"/>
    <w:rsid w:val="00B9082F"/>
    <w:rsid w:val="00BA1C9A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5743"/>
    <w:rsid w:val="00CE77DB"/>
    <w:rsid w:val="00D02C37"/>
    <w:rsid w:val="00D1411C"/>
    <w:rsid w:val="00D14AF8"/>
    <w:rsid w:val="00D31F8F"/>
    <w:rsid w:val="00D40544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C16"/>
    <w:rsid w:val="00E43CF7"/>
    <w:rsid w:val="00E44AC4"/>
    <w:rsid w:val="00E8168D"/>
    <w:rsid w:val="00E9156F"/>
    <w:rsid w:val="00EA5BC0"/>
    <w:rsid w:val="00EB6A71"/>
    <w:rsid w:val="00EB6FD0"/>
    <w:rsid w:val="00EC5AB1"/>
    <w:rsid w:val="00EE5512"/>
    <w:rsid w:val="00EF19EE"/>
    <w:rsid w:val="00F2046E"/>
    <w:rsid w:val="00F702DF"/>
    <w:rsid w:val="00FA2870"/>
    <w:rsid w:val="00FB11BF"/>
    <w:rsid w:val="00FE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A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styleId="Hyperlink">
    <w:name w:val="Hyperlink"/>
    <w:basedOn w:val="DefaultParagraphFont"/>
    <w:uiPriority w:val="99"/>
    <w:unhideWhenUsed/>
    <w:rsid w:val="00676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64</Words>
  <Characters>343</Characters>
  <Application>Microsoft Office Word</Application>
  <DocSecurity>0</DocSecurity>
  <Lines>2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Ericsson_CQ1</cp:lastModifiedBy>
  <cp:revision>20</cp:revision>
  <cp:lastPrinted>2003-09-26T02:29:00Z</cp:lastPrinted>
  <dcterms:created xsi:type="dcterms:W3CDTF">2024-01-11T17:20:00Z</dcterms:created>
  <dcterms:modified xsi:type="dcterms:W3CDTF">2024-02-15T12:12:00Z</dcterms:modified>
</cp:coreProperties>
</file>